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keepNext/>
        <w:keepLines/>
        <w:pageBreakBefore w:val="0"/>
        <w:widowControl/>
        <w:tabs>
          <w:tab w:val="right" w:pos="9639"/>
        </w:tabs>
        <w:kinsoku/>
        <w:wordWrap/>
        <w:topLinePunct w:val="0"/>
        <w:bidi w:val="0"/>
        <w:snapToGrid/>
        <w:spacing w:after="0"/>
        <w:rPr>
          <w:rFonts w:hint="eastAsia" w:eastAsia="宋体" w:cs="Arial"/>
          <w:b/>
          <w:sz w:val="24"/>
          <w:szCs w:val="24"/>
          <w:lang w:val="en-US" w:eastAsia="zh-CN"/>
        </w:rPr>
      </w:pPr>
      <w:bookmarkStart w:id="0" w:name="_Hlt450066085"/>
      <w:bookmarkEnd w:id="0"/>
      <w:bookmarkStart w:id="1" w:name="_Hlt450039480"/>
      <w:bookmarkEnd w:id="1"/>
      <w:bookmarkStart w:id="2" w:name="_Hlt450051172"/>
      <w:bookmarkEnd w:id="2"/>
      <w:bookmarkStart w:id="3" w:name="_Hlt449016246"/>
      <w:bookmarkEnd w:id="3"/>
      <w:bookmarkStart w:id="4" w:name="_Hlt450066087"/>
      <w:bookmarkEnd w:id="4"/>
      <w:bookmarkStart w:id="5" w:name="_Hlt448930105"/>
      <w:bookmarkEnd w:id="5"/>
      <w:bookmarkStart w:id="6" w:name="OLE_LINK111"/>
      <w:bookmarkStart w:id="7" w:name="OLE_LINK1"/>
      <w:bookmarkStart w:id="8" w:name="OLE_LINK27"/>
      <w:bookmarkStart w:id="9" w:name="OLE_LINK3"/>
      <w:r>
        <w:rPr>
          <w:rFonts w:cs="Arial"/>
          <w:b/>
          <w:sz w:val="24"/>
          <w:szCs w:val="24"/>
        </w:rPr>
        <w:t>3</w:t>
      </w:r>
      <w:bookmarkStart w:id="10" w:name="OLE_LINK5"/>
      <w:r>
        <w:rPr>
          <w:rFonts w:cs="Arial"/>
          <w:b/>
          <w:sz w:val="24"/>
          <w:szCs w:val="24"/>
        </w:rPr>
        <w:t>GPP TSG-RAN WG4 Meeting #109</w:t>
      </w:r>
      <w:r>
        <w:rPr>
          <w:rFonts w:cs="Arial"/>
          <w:b/>
          <w:sz w:val="24"/>
          <w:szCs w:val="24"/>
        </w:rPr>
        <w:tab/>
      </w:r>
      <w:r>
        <w:rPr>
          <w:rFonts w:hint="eastAsia" w:cs="Arial"/>
          <w:b/>
          <w:sz w:val="24"/>
          <w:szCs w:val="24"/>
        </w:rPr>
        <w:t>R4-232</w:t>
      </w:r>
      <w:r>
        <w:rPr>
          <w:rFonts w:hint="eastAsia" w:eastAsia="宋体" w:cs="Arial"/>
          <w:b/>
          <w:sz w:val="24"/>
          <w:szCs w:val="24"/>
          <w:lang w:val="en-US" w:eastAsia="zh-CN"/>
        </w:rPr>
        <w:t>0106</w:t>
      </w:r>
    </w:p>
    <w:p>
      <w:pPr>
        <w:pStyle w:val="57"/>
        <w:keepNext/>
        <w:keepLines/>
        <w:pageBreakBefore w:val="0"/>
        <w:widowControl/>
        <w:tabs>
          <w:tab w:val="right" w:pos="9639"/>
        </w:tabs>
        <w:kinsoku/>
        <w:wordWrap/>
        <w:topLinePunct w:val="0"/>
        <w:bidi w:val="0"/>
        <w:snapToGrid/>
        <w:spacing w:after="100" w:afterAutospacing="1"/>
        <w:rPr>
          <w:rFonts w:ascii="Arial" w:hAnsi="Arial" w:eastAsia="宋体" w:cs="Arial"/>
          <w:b/>
          <w:sz w:val="24"/>
          <w:szCs w:val="24"/>
          <w:lang w:eastAsia="zh-CN"/>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bookmarkEnd w:id="6"/>
      <w:bookmarkEnd w:id="10"/>
    </w:p>
    <w:bookmarkEnd w:id="7"/>
    <w:bookmarkEnd w:id="8"/>
    <w:bookmarkEnd w:id="9"/>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7.10.1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1" w:name="_Hlt515348423"/>
      <w:bookmarkStart w:id="12" w:name="_Hlt515348424"/>
      <w:r>
        <w:rPr>
          <w:rStyle w:val="49"/>
        </w:rPr>
        <w:t>T</w:t>
      </w:r>
      <w:bookmarkEnd w:id="11"/>
      <w:bookmarkEnd w:id="12"/>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3" w:name="_Hlk24657936"/>
      <w:r>
        <w:rPr>
          <w:rFonts w:ascii="Arial" w:hAnsi="Arial" w:cs="Arial"/>
          <w:color w:val="0000FF"/>
        </w:rPr>
        <w:t>NOTE: In case of contradiction with the target dates of clause 5, clause 5 determines the target release.</w:t>
      </w:r>
      <w:bookmarkEnd w:id="13"/>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6E60A3E"/>
    <w:rsid w:val="07360367"/>
    <w:rsid w:val="08D472FB"/>
    <w:rsid w:val="0C2363F8"/>
    <w:rsid w:val="0C4B5391"/>
    <w:rsid w:val="0D082BC8"/>
    <w:rsid w:val="0D824337"/>
    <w:rsid w:val="0E98648A"/>
    <w:rsid w:val="0EEA0A43"/>
    <w:rsid w:val="0F4715F3"/>
    <w:rsid w:val="0F4F5382"/>
    <w:rsid w:val="0F9743A1"/>
    <w:rsid w:val="138825C9"/>
    <w:rsid w:val="14C30713"/>
    <w:rsid w:val="14D872B0"/>
    <w:rsid w:val="16476A74"/>
    <w:rsid w:val="19972D45"/>
    <w:rsid w:val="1D9D7AD1"/>
    <w:rsid w:val="1E9E7CFC"/>
    <w:rsid w:val="1EE368C6"/>
    <w:rsid w:val="21861995"/>
    <w:rsid w:val="21BA42BA"/>
    <w:rsid w:val="21D54A00"/>
    <w:rsid w:val="223D636A"/>
    <w:rsid w:val="22F63721"/>
    <w:rsid w:val="24835030"/>
    <w:rsid w:val="29707F29"/>
    <w:rsid w:val="2A771175"/>
    <w:rsid w:val="2C5B2D1F"/>
    <w:rsid w:val="2CE07A19"/>
    <w:rsid w:val="2ED2705E"/>
    <w:rsid w:val="2F3B42D8"/>
    <w:rsid w:val="2F5F7EC8"/>
    <w:rsid w:val="2FB67CDC"/>
    <w:rsid w:val="2FD72D92"/>
    <w:rsid w:val="327F19EF"/>
    <w:rsid w:val="329D0F73"/>
    <w:rsid w:val="32A84492"/>
    <w:rsid w:val="32D303F3"/>
    <w:rsid w:val="349D77D5"/>
    <w:rsid w:val="35D46664"/>
    <w:rsid w:val="35F02A71"/>
    <w:rsid w:val="3603722A"/>
    <w:rsid w:val="362171D8"/>
    <w:rsid w:val="36347173"/>
    <w:rsid w:val="37485A6F"/>
    <w:rsid w:val="37974B29"/>
    <w:rsid w:val="38921170"/>
    <w:rsid w:val="38CD5AA0"/>
    <w:rsid w:val="398C1309"/>
    <w:rsid w:val="39C316C9"/>
    <w:rsid w:val="39DA2A44"/>
    <w:rsid w:val="3AED2A42"/>
    <w:rsid w:val="3B4F4CDD"/>
    <w:rsid w:val="3B735594"/>
    <w:rsid w:val="3B9C05A7"/>
    <w:rsid w:val="3CE47BE0"/>
    <w:rsid w:val="3E195AA1"/>
    <w:rsid w:val="3ED166D5"/>
    <w:rsid w:val="3EF9486B"/>
    <w:rsid w:val="3F71406A"/>
    <w:rsid w:val="3FDA7184"/>
    <w:rsid w:val="3FEB2402"/>
    <w:rsid w:val="40126DA8"/>
    <w:rsid w:val="412936E9"/>
    <w:rsid w:val="41D70036"/>
    <w:rsid w:val="41DD3C05"/>
    <w:rsid w:val="439E3BFC"/>
    <w:rsid w:val="43B44A6B"/>
    <w:rsid w:val="44FB5BE7"/>
    <w:rsid w:val="464D68AC"/>
    <w:rsid w:val="4729634C"/>
    <w:rsid w:val="4734331A"/>
    <w:rsid w:val="47884031"/>
    <w:rsid w:val="479109D5"/>
    <w:rsid w:val="48CA4C11"/>
    <w:rsid w:val="4A1E00C7"/>
    <w:rsid w:val="4AA91AD5"/>
    <w:rsid w:val="4AD5202D"/>
    <w:rsid w:val="4B2319B2"/>
    <w:rsid w:val="4B4E69FA"/>
    <w:rsid w:val="4B6000B8"/>
    <w:rsid w:val="4B844240"/>
    <w:rsid w:val="4C347FB8"/>
    <w:rsid w:val="4D8A7353"/>
    <w:rsid w:val="4EA72D00"/>
    <w:rsid w:val="4ECD59C2"/>
    <w:rsid w:val="4FA77D81"/>
    <w:rsid w:val="4FCA2060"/>
    <w:rsid w:val="5280113C"/>
    <w:rsid w:val="536724A0"/>
    <w:rsid w:val="53744840"/>
    <w:rsid w:val="546758CC"/>
    <w:rsid w:val="54F2391A"/>
    <w:rsid w:val="56024043"/>
    <w:rsid w:val="564F45B8"/>
    <w:rsid w:val="56BF4B10"/>
    <w:rsid w:val="57265A12"/>
    <w:rsid w:val="579D254C"/>
    <w:rsid w:val="584E0FE7"/>
    <w:rsid w:val="58D225DC"/>
    <w:rsid w:val="59997E25"/>
    <w:rsid w:val="59D80F65"/>
    <w:rsid w:val="5A012CD0"/>
    <w:rsid w:val="5A54534F"/>
    <w:rsid w:val="5A7C3792"/>
    <w:rsid w:val="5A885228"/>
    <w:rsid w:val="5AAF793B"/>
    <w:rsid w:val="5BB84BAF"/>
    <w:rsid w:val="5C50618E"/>
    <w:rsid w:val="5D5970F9"/>
    <w:rsid w:val="5D5F63DE"/>
    <w:rsid w:val="5D7019A5"/>
    <w:rsid w:val="5DE10DA6"/>
    <w:rsid w:val="5DE7542F"/>
    <w:rsid w:val="5F8A2EBD"/>
    <w:rsid w:val="61DD62C2"/>
    <w:rsid w:val="63BD6F7B"/>
    <w:rsid w:val="63DE7997"/>
    <w:rsid w:val="63EA09CA"/>
    <w:rsid w:val="63F07CBE"/>
    <w:rsid w:val="6437768D"/>
    <w:rsid w:val="64DE4D74"/>
    <w:rsid w:val="65850B7C"/>
    <w:rsid w:val="65D254F0"/>
    <w:rsid w:val="66FB619C"/>
    <w:rsid w:val="67093D2E"/>
    <w:rsid w:val="68364B9A"/>
    <w:rsid w:val="68D736A0"/>
    <w:rsid w:val="69095CA4"/>
    <w:rsid w:val="696E19E7"/>
    <w:rsid w:val="6A095FE2"/>
    <w:rsid w:val="6A392C62"/>
    <w:rsid w:val="6B850073"/>
    <w:rsid w:val="6BFA364F"/>
    <w:rsid w:val="6DA071BB"/>
    <w:rsid w:val="6DE9532E"/>
    <w:rsid w:val="6EE65F8D"/>
    <w:rsid w:val="6F4D6E67"/>
    <w:rsid w:val="6F54781C"/>
    <w:rsid w:val="6F80382B"/>
    <w:rsid w:val="6FE8494E"/>
    <w:rsid w:val="700C3CDF"/>
    <w:rsid w:val="724177ED"/>
    <w:rsid w:val="72880AB2"/>
    <w:rsid w:val="72C90CF3"/>
    <w:rsid w:val="73001CD0"/>
    <w:rsid w:val="74715D75"/>
    <w:rsid w:val="74CF083A"/>
    <w:rsid w:val="74EE7608"/>
    <w:rsid w:val="75595B00"/>
    <w:rsid w:val="793015E9"/>
    <w:rsid w:val="797C13D4"/>
    <w:rsid w:val="79AC5C83"/>
    <w:rsid w:val="7B9F702F"/>
    <w:rsid w:val="7C2640C4"/>
    <w:rsid w:val="7DB50B23"/>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1</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cp:lastModifiedBy>
  <cp:lastPrinted>2000-02-29T10:31:00Z</cp:lastPrinted>
  <dcterms:modified xsi:type="dcterms:W3CDTF">2023-11-24T03:23:43Z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54F4F6D493BE4AE2A12FCB9FE86AA1FC</vt:lpwstr>
  </property>
</Properties>
</file>